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Rushmoor</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Rushmoor</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Rushmoor</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Rushmoor</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Rushmoor</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7.5%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Rushmoor are estimated to have a score of 1-2 on the PGSI (low-risk gambling), whilst </w:t>
      </w:r>
      <w:r w:rsidRPr="00773DF7">
        <w:rPr>
          <w:rFonts w:ascii="Libre Franklin Light" w:hAnsi="Libre Franklin Light" w:cs="Calibri Light"/>
          <w:b/>
          <w:bCs/>
          <w:color w:val="C45911" w:themeColor="accent2" w:themeShade="BF"/>
        </w:rPr>
        <w:t xml:space="preserve">4.7%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2.3%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39.1% </w:t>
      </w:r>
      <w:r w:rsidRPr="004747BF">
        <w:rPr>
          <w:rFonts w:ascii="Libre Franklin Light" w:eastAsia="Times New Roman" w:hAnsi="Libre Franklin Light" w:cs="Calibri Light"/>
        </w:rPr>
        <w:t xml:space="preserve">of those respondents classified as PGSI 8+ in Rushmoor</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Rushmoor is estimated to be </w:t>
      </w:r>
      <w:r w:rsidRPr="00773DF7">
        <w:rPr>
          <w:rFonts w:ascii="Libre Franklin Light" w:eastAsia="Times New Roman" w:hAnsi="Libre Franklin Light" w:cs="Calibri Light"/>
          <w:b/>
          <w:bCs/>
          <w:color w:val="C45911" w:themeColor="accent2" w:themeShade="BF"/>
        </w:rPr>
        <w:t xml:space="preserve">£1,704,831</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Rushmoor</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similar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14.5%</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Rushmoor</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7.5%</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Rushmoor</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4.7%</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Rushmoor</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2.3%</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Rushmoor.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Rushmoor</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Rushmoor.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Rushmoor</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6.8%</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similar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26.1%</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Rushmoor</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39.1%</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Rushmoor.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Rushmoor</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7.0%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21.7%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Rushmoor</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Rushmoor</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45.8%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Rushmoor</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Rushmoor</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Rushmoor</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£1,704,831</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Rushmoor</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£27,769</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£574,277</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£41,139</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£11,570</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£21,212</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£1,028,864</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£1,704,831</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Rushmoor</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Rushmoor</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23.5%</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Rushmoor</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Rushmoor</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22.6%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Rushmoor</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1.9%</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Rushmoor</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51.9%</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Rushmoor</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23.5%</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Rushmoor</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16.8%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Rushmoor</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22.6%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Rushmoor</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Rushmoor</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51.9%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Rushmoor</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FAECAAB8-3F32-4618-81B9-404704651262}"/>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